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04B" w:rsidRDefault="00AB704B" w:rsidP="00AB70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KIRTON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AB704B" w:rsidRDefault="00AB704B" w:rsidP="00AB70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Rochester, Kent. Inn holder.</w:t>
      </w:r>
    </w:p>
    <w:p w:rsidR="00AB704B" w:rsidRDefault="00AB704B" w:rsidP="00AB704B">
      <w:pPr>
        <w:rPr>
          <w:rFonts w:ascii="Times New Roman" w:eastAsia="Calibri" w:hAnsi="Times New Roman" w:cs="Times New Roman"/>
        </w:rPr>
      </w:pPr>
    </w:p>
    <w:p w:rsidR="00AB704B" w:rsidRDefault="00AB704B" w:rsidP="00AB704B">
      <w:pPr>
        <w:rPr>
          <w:rFonts w:ascii="Times New Roman" w:eastAsia="Calibri" w:hAnsi="Times New Roman" w:cs="Times New Roman"/>
        </w:rPr>
      </w:pPr>
    </w:p>
    <w:p w:rsidR="00AB704B" w:rsidRDefault="00AB704B" w:rsidP="00AB70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John Castell of London, mercer(q.v.), brought a plaint of debt against him</w:t>
      </w:r>
    </w:p>
    <w:p w:rsidR="00AB704B" w:rsidRDefault="00AB704B" w:rsidP="00AB70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</w:rPr>
        <w:t>Walsshe</w:t>
      </w:r>
      <w:proofErr w:type="spellEnd"/>
      <w:r>
        <w:rPr>
          <w:rFonts w:ascii="Times New Roman" w:eastAsia="Calibri" w:hAnsi="Times New Roman" w:cs="Times New Roman"/>
        </w:rPr>
        <w:t xml:space="preserve"> of London, vintner(q.v.).</w:t>
      </w:r>
    </w:p>
    <w:p w:rsidR="00AB704B" w:rsidRDefault="00AB704B" w:rsidP="00AB70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AB704B" w:rsidRDefault="00AB704B" w:rsidP="00AB704B">
      <w:pPr>
        <w:rPr>
          <w:rFonts w:ascii="Times New Roman" w:eastAsia="Calibri" w:hAnsi="Times New Roman" w:cs="Times New Roman"/>
        </w:rPr>
      </w:pPr>
    </w:p>
    <w:p w:rsidR="00AB704B" w:rsidRDefault="00AB704B" w:rsidP="00AB704B">
      <w:pPr>
        <w:rPr>
          <w:rFonts w:ascii="Times New Roman" w:eastAsia="Calibri" w:hAnsi="Times New Roman" w:cs="Times New Roman"/>
        </w:rPr>
      </w:pPr>
    </w:p>
    <w:p w:rsidR="00AB704B" w:rsidRDefault="00AB704B" w:rsidP="00AB70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31 May 2017</w:t>
      </w:r>
    </w:p>
    <w:p w:rsidR="006B2F86" w:rsidRPr="00E71FC3" w:rsidRDefault="00AB70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04B" w:rsidRDefault="00AB704B" w:rsidP="00E71FC3">
      <w:r>
        <w:separator/>
      </w:r>
    </w:p>
  </w:endnote>
  <w:endnote w:type="continuationSeparator" w:id="0">
    <w:p w:rsidR="00AB704B" w:rsidRDefault="00AB704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04B" w:rsidRDefault="00AB704B" w:rsidP="00E71FC3">
      <w:r>
        <w:separator/>
      </w:r>
    </w:p>
  </w:footnote>
  <w:footnote w:type="continuationSeparator" w:id="0">
    <w:p w:rsidR="00AB704B" w:rsidRDefault="00AB704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04B"/>
    <w:rsid w:val="001A7C09"/>
    <w:rsid w:val="00577BD5"/>
    <w:rsid w:val="00656CBA"/>
    <w:rsid w:val="006A1F77"/>
    <w:rsid w:val="00733BE7"/>
    <w:rsid w:val="00AB52E8"/>
    <w:rsid w:val="00AB704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3BF56B-0ED6-4E9B-86B1-F6EEB336A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B704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2017-06-02T20:58:00Z</dcterms:created>
  <dcterms:modified xsi:type="dcterms:W3CDTF">2017-06-02T20:59:00Z</dcterms:modified>
</cp:coreProperties>
</file>